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2680" w14:textId="1E2EB7E3" w:rsidR="00BA00AB" w:rsidRDefault="00607F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Bartholomew SOMMERCE</w:t>
      </w:r>
      <w:r>
        <w:rPr>
          <w:rFonts w:cs="Times New Roman"/>
          <w:szCs w:val="24"/>
        </w:rPr>
        <w:t xml:space="preserve">      (fl.1483)</w:t>
      </w:r>
    </w:p>
    <w:p w14:paraId="015134BE" w14:textId="4B820CE5" w:rsidR="00607FD2" w:rsidRDefault="00607F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Zeeland; living in London.</w:t>
      </w:r>
    </w:p>
    <w:p w14:paraId="57357EB6" w14:textId="3A4AFDEF" w:rsidR="00607FD2" w:rsidRDefault="00607FD2" w:rsidP="009139A6">
      <w:pPr>
        <w:pStyle w:val="NoSpacing"/>
        <w:rPr>
          <w:rFonts w:cs="Times New Roman"/>
          <w:szCs w:val="24"/>
        </w:rPr>
      </w:pPr>
    </w:p>
    <w:p w14:paraId="69FC904A" w14:textId="19385841" w:rsidR="00607FD2" w:rsidRDefault="00607FD2" w:rsidP="009139A6">
      <w:pPr>
        <w:pStyle w:val="NoSpacing"/>
        <w:rPr>
          <w:rFonts w:cs="Times New Roman"/>
          <w:szCs w:val="24"/>
        </w:rPr>
      </w:pPr>
    </w:p>
    <w:p w14:paraId="219E6246" w14:textId="1ADF140B" w:rsidR="00607FD2" w:rsidRDefault="00607F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Feb.1483</w:t>
      </w:r>
      <w:r>
        <w:rPr>
          <w:rFonts w:cs="Times New Roman"/>
          <w:szCs w:val="24"/>
        </w:rPr>
        <w:tab/>
        <w:t>He was granted letters of denization.   (C.P.R. 1476-85 p.338)</w:t>
      </w:r>
    </w:p>
    <w:p w14:paraId="7B10AB55" w14:textId="4989C4B4" w:rsidR="00607FD2" w:rsidRDefault="00607FD2" w:rsidP="009139A6">
      <w:pPr>
        <w:pStyle w:val="NoSpacing"/>
        <w:rPr>
          <w:rFonts w:cs="Times New Roman"/>
          <w:szCs w:val="24"/>
        </w:rPr>
      </w:pPr>
    </w:p>
    <w:p w14:paraId="454C0BBA" w14:textId="116AAC59" w:rsidR="00607FD2" w:rsidRDefault="00607FD2" w:rsidP="009139A6">
      <w:pPr>
        <w:pStyle w:val="NoSpacing"/>
        <w:rPr>
          <w:rFonts w:cs="Times New Roman"/>
          <w:szCs w:val="24"/>
        </w:rPr>
      </w:pPr>
    </w:p>
    <w:p w14:paraId="44629AA3" w14:textId="6FDB90B3" w:rsidR="00607FD2" w:rsidRPr="00607FD2" w:rsidRDefault="00607FD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March 2023</w:t>
      </w:r>
    </w:p>
    <w:sectPr w:rsidR="00607FD2" w:rsidRPr="00607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77269" w14:textId="77777777" w:rsidR="00607FD2" w:rsidRDefault="00607FD2" w:rsidP="009139A6">
      <w:r>
        <w:separator/>
      </w:r>
    </w:p>
  </w:endnote>
  <w:endnote w:type="continuationSeparator" w:id="0">
    <w:p w14:paraId="5C8F3C6A" w14:textId="77777777" w:rsidR="00607FD2" w:rsidRDefault="00607F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079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A3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4C3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2DFA1" w14:textId="77777777" w:rsidR="00607FD2" w:rsidRDefault="00607FD2" w:rsidP="009139A6">
      <w:r>
        <w:separator/>
      </w:r>
    </w:p>
  </w:footnote>
  <w:footnote w:type="continuationSeparator" w:id="0">
    <w:p w14:paraId="7F915CC5" w14:textId="77777777" w:rsidR="00607FD2" w:rsidRDefault="00607F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956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882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55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FD2"/>
    <w:rsid w:val="000666E0"/>
    <w:rsid w:val="002510B7"/>
    <w:rsid w:val="005C130B"/>
    <w:rsid w:val="00607FD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9F815"/>
  <w15:chartTrackingRefBased/>
  <w15:docId w15:val="{135441EE-9375-45FB-89F0-1125B7D8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2023-03-31T14:12:00Z</dcterms:created>
  <dcterms:modified xsi:type="dcterms:W3CDTF">2023-03-31T14:14:00Z</dcterms:modified>
</cp:coreProperties>
</file>